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6B3" w:rsidRPr="00FF3EC8" w:rsidRDefault="002C66B3" w:rsidP="002C66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EC8">
        <w:rPr>
          <w:rFonts w:ascii="Times New Roman" w:hAnsi="Times New Roman" w:cs="Times New Roman"/>
          <w:sz w:val="24"/>
          <w:szCs w:val="24"/>
          <w:u w:val="single"/>
        </w:rPr>
        <w:t>John RAAFE</w:t>
      </w:r>
      <w:r w:rsidRPr="00FF3EC8">
        <w:rPr>
          <w:rFonts w:ascii="Times New Roman" w:hAnsi="Times New Roman" w:cs="Times New Roman"/>
          <w:sz w:val="24"/>
          <w:szCs w:val="24"/>
        </w:rPr>
        <w:t xml:space="preserve">       (fl.1502)</w:t>
      </w:r>
    </w:p>
    <w:p w:rsidR="002C66B3" w:rsidRPr="00FF3EC8" w:rsidRDefault="002C66B3" w:rsidP="002C66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EC8">
        <w:rPr>
          <w:rFonts w:ascii="Times New Roman" w:hAnsi="Times New Roman" w:cs="Times New Roman"/>
          <w:sz w:val="24"/>
          <w:szCs w:val="24"/>
        </w:rPr>
        <w:t>of Trowse, Norfolk. Tailor.</w:t>
      </w:r>
    </w:p>
    <w:p w:rsidR="002C66B3" w:rsidRPr="00FF3EC8" w:rsidRDefault="002C66B3" w:rsidP="002C66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66B3" w:rsidRPr="00FF3EC8" w:rsidRDefault="002C66B3" w:rsidP="002C66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66B3" w:rsidRPr="00FF3EC8" w:rsidRDefault="002C66B3" w:rsidP="002C66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EC8">
        <w:rPr>
          <w:rFonts w:ascii="Times New Roman" w:hAnsi="Times New Roman" w:cs="Times New Roman"/>
          <w:sz w:val="24"/>
          <w:szCs w:val="24"/>
        </w:rPr>
        <w:tab/>
        <w:t>1502</w:t>
      </w:r>
      <w:r w:rsidRPr="00FF3EC8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2C66B3" w:rsidRPr="00FF3EC8" w:rsidRDefault="002C66B3" w:rsidP="002C66B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FF3EC8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F3EC8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FF3EC8">
        <w:rPr>
          <w:rFonts w:ascii="Times New Roman" w:hAnsi="Times New Roman" w:cs="Times New Roman"/>
          <w:sz w:val="24"/>
          <w:szCs w:val="24"/>
        </w:rPr>
        <w:t xml:space="preserve">  Cat. Ref. NCC will register, Popy 240)</w:t>
      </w:r>
    </w:p>
    <w:p w:rsidR="002C66B3" w:rsidRPr="00FF3EC8" w:rsidRDefault="002C66B3" w:rsidP="002C66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66B3" w:rsidRPr="00FF3EC8" w:rsidRDefault="002C66B3" w:rsidP="002C66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66B3" w:rsidRPr="00FF3EC8" w:rsidRDefault="002C66B3" w:rsidP="002C66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EC8">
        <w:rPr>
          <w:rFonts w:ascii="Times New Roman" w:hAnsi="Times New Roman" w:cs="Times New Roman"/>
          <w:sz w:val="24"/>
          <w:szCs w:val="24"/>
        </w:rPr>
        <w:t>15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6B3" w:rsidRDefault="002C66B3" w:rsidP="00564E3C">
      <w:pPr>
        <w:spacing w:after="0" w:line="240" w:lineRule="auto"/>
      </w:pPr>
      <w:r>
        <w:separator/>
      </w:r>
    </w:p>
  </w:endnote>
  <w:endnote w:type="continuationSeparator" w:id="0">
    <w:p w:rsidR="002C66B3" w:rsidRDefault="002C66B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C66B3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6B3" w:rsidRDefault="002C66B3" w:rsidP="00564E3C">
      <w:pPr>
        <w:spacing w:after="0" w:line="240" w:lineRule="auto"/>
      </w:pPr>
      <w:r>
        <w:separator/>
      </w:r>
    </w:p>
  </w:footnote>
  <w:footnote w:type="continuationSeparator" w:id="0">
    <w:p w:rsidR="002C66B3" w:rsidRDefault="002C66B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6B3"/>
    <w:rsid w:val="002C66B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B97D3F-7084-4590-AB4E-1ED0F792B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2C66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2015-10-09T20:15:00Z</dcterms:created>
  <dcterms:modified xsi:type="dcterms:W3CDTF">2015-10-09T20:16:00Z</dcterms:modified>
</cp:coreProperties>
</file>